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055D5" w14:textId="77777777" w:rsidR="000B2FA7" w:rsidRPr="00690BA6" w:rsidRDefault="000B2FA7" w:rsidP="000B2FA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Richard PAGE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4F49950F" w14:textId="77777777" w:rsidR="000B2FA7" w:rsidRDefault="000B2FA7" w:rsidP="000B2F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54E841A1" w14:textId="77777777" w:rsidR="000B2FA7" w:rsidRDefault="000B2FA7" w:rsidP="000B2F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2AADE1" w14:textId="77777777" w:rsidR="000B2FA7" w:rsidRDefault="000B2FA7" w:rsidP="000B2F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5D7C43" w14:textId="77777777" w:rsidR="000B2FA7" w:rsidRDefault="000B2FA7" w:rsidP="000B2FA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Richard Code(q.v.).</w:t>
      </w:r>
    </w:p>
    <w:p w14:paraId="3274E2FE" w14:textId="77777777" w:rsidR="000B2FA7" w:rsidRDefault="000B2FA7" w:rsidP="000B2FA7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m.7,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4934FD25" w14:textId="77777777" w:rsidR="000B2FA7" w:rsidRDefault="000B2FA7" w:rsidP="000B2FA7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10E04A3D" w14:textId="77777777" w:rsidR="000B2FA7" w:rsidRDefault="000B2FA7" w:rsidP="000B2FA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78CB8D1" w14:textId="77777777" w:rsidR="000B2FA7" w:rsidRDefault="000B2FA7" w:rsidP="000B2FA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3C9AD54F" w14:textId="77777777" w:rsidR="000B2FA7" w:rsidRDefault="000B2FA7" w:rsidP="000B2FA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11 June 2021</w:t>
      </w:r>
    </w:p>
    <w:p w14:paraId="331779E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D0DB5" w14:textId="77777777" w:rsidR="000B2FA7" w:rsidRDefault="000B2FA7" w:rsidP="009139A6">
      <w:r>
        <w:separator/>
      </w:r>
    </w:p>
  </w:endnote>
  <w:endnote w:type="continuationSeparator" w:id="0">
    <w:p w14:paraId="722C3FC9" w14:textId="77777777" w:rsidR="000B2FA7" w:rsidRDefault="000B2FA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3C96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EB47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DBBC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C0C07" w14:textId="77777777" w:rsidR="000B2FA7" w:rsidRDefault="000B2FA7" w:rsidP="009139A6">
      <w:r>
        <w:separator/>
      </w:r>
    </w:p>
  </w:footnote>
  <w:footnote w:type="continuationSeparator" w:id="0">
    <w:p w14:paraId="51272A59" w14:textId="77777777" w:rsidR="000B2FA7" w:rsidRDefault="000B2FA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5FD8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C9B5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DF0B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FA7"/>
    <w:rsid w:val="000666E0"/>
    <w:rsid w:val="000B2FA7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F55B87"/>
  <w15:chartTrackingRefBased/>
  <w15:docId w15:val="{BD237BCA-628C-4025-87FD-975F732B2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2021-07-28T14:06:00Z</dcterms:created>
  <dcterms:modified xsi:type="dcterms:W3CDTF">2021-07-28T14:07:00Z</dcterms:modified>
</cp:coreProperties>
</file>